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AA" w:rsidRDefault="004955AA" w:rsidP="0090794D">
      <w:pPr>
        <w:ind w:left="7371" w:right="-567"/>
        <w:jc w:val="both"/>
      </w:pPr>
      <w:r>
        <w:rPr>
          <w:lang w:val="en-US"/>
        </w:rPr>
        <w:t xml:space="preserve">                                                                                 </w:t>
      </w:r>
      <w:r>
        <w:t>Приложение 6 к решению</w:t>
      </w:r>
    </w:p>
    <w:p w:rsidR="004955AA" w:rsidRDefault="004955AA" w:rsidP="0090794D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4955AA" w:rsidRDefault="004955AA" w:rsidP="0090794D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4955AA" w:rsidRDefault="004955AA" w:rsidP="0090794D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от 03 июля 2019 года № 193 </w:t>
      </w:r>
    </w:p>
    <w:p w:rsidR="004955AA" w:rsidRDefault="004955AA" w:rsidP="0090794D">
      <w:pPr>
        <w:ind w:left="7371" w:right="-28"/>
        <w:jc w:val="both"/>
      </w:pPr>
      <w:r>
        <w:t xml:space="preserve">                                                                                   16 августа 2019 года №196</w:t>
      </w:r>
    </w:p>
    <w:p w:rsidR="004955AA" w:rsidRPr="0090794D" w:rsidRDefault="004955AA" w:rsidP="0090794D">
      <w:pPr>
        <w:ind w:left="7371" w:right="-28"/>
        <w:jc w:val="both"/>
      </w:pPr>
      <w:r>
        <w:t xml:space="preserve">                                                                                    09 октября 2019 года №207</w:t>
      </w:r>
    </w:p>
    <w:p w:rsidR="004955AA" w:rsidRDefault="004955AA" w:rsidP="0090794D">
      <w:pPr>
        <w:ind w:left="7371" w:right="-28"/>
        <w:jc w:val="both"/>
        <w:rPr>
          <w:lang w:val="en-US"/>
        </w:rPr>
      </w:pPr>
      <w:r w:rsidRPr="0090794D">
        <w:t xml:space="preserve">                                                                                   </w:t>
      </w:r>
      <w:r>
        <w:t>от 20 ноября 2019 года №213</w:t>
      </w:r>
    </w:p>
    <w:p w:rsidR="004955AA" w:rsidRDefault="004955AA" w:rsidP="0090794D">
      <w:pPr>
        <w:ind w:left="7371" w:right="-28"/>
        <w:jc w:val="both"/>
        <w:rPr>
          <w:color w:val="000000"/>
        </w:rPr>
      </w:pPr>
      <w:r>
        <w:rPr>
          <w:lang w:val="en-US"/>
        </w:rPr>
        <w:t xml:space="preserve">                                                                                    </w:t>
      </w:r>
      <w:r>
        <w:t>от 18 декабря 2019 года №223)</w:t>
      </w:r>
    </w:p>
    <w:p w:rsidR="004955AA" w:rsidRPr="0095096B" w:rsidRDefault="004955AA" w:rsidP="00C81882">
      <w:pPr>
        <w:ind w:left="11907" w:right="-567"/>
        <w:jc w:val="both"/>
      </w:pPr>
    </w:p>
    <w:p w:rsidR="004955AA" w:rsidRPr="0095096B" w:rsidRDefault="004955AA" w:rsidP="004B7E93">
      <w:pPr>
        <w:ind w:left="10065" w:firstLine="720"/>
        <w:jc w:val="both"/>
        <w:rPr>
          <w:color w:val="000000"/>
        </w:rPr>
      </w:pPr>
    </w:p>
    <w:p w:rsidR="004955AA" w:rsidRPr="0095096B" w:rsidRDefault="004955AA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955AA" w:rsidRPr="0095096B" w:rsidRDefault="004955AA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4955AA" w:rsidRPr="0095096B" w:rsidRDefault="004955AA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4955AA" w:rsidRPr="00A82664" w:rsidTr="004B7E93">
        <w:trPr>
          <w:trHeight w:val="838"/>
        </w:trPr>
        <w:tc>
          <w:tcPr>
            <w:tcW w:w="4962" w:type="dxa"/>
            <w:gridSpan w:val="2"/>
          </w:tcPr>
          <w:p w:rsidR="004955AA" w:rsidRPr="00A82664" w:rsidRDefault="004955AA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4955AA" w:rsidRPr="00A82664" w:rsidRDefault="004955A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4955AA" w:rsidRPr="00A82664" w:rsidRDefault="004955AA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955AA" w:rsidRPr="00A82664" w:rsidRDefault="004955AA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4955AA" w:rsidRPr="00A82664" w:rsidRDefault="004955AA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4955AA" w:rsidRPr="00A82664" w:rsidRDefault="004955AA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4955AA" w:rsidRPr="00A82664" w:rsidRDefault="004955AA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4955AA" w:rsidRPr="00A82664" w:rsidRDefault="004955AA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4955AA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955AA" w:rsidRPr="00A82664" w:rsidRDefault="004955A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955AA" w:rsidRPr="00A82664" w:rsidRDefault="004955A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>
              <w:rPr>
                <w:b/>
              </w:rPr>
              <w:t>59909,7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4437,1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05 0 00 00000</w:t>
            </w:r>
          </w:p>
          <w:p w:rsidR="004955AA" w:rsidRPr="00A82664" w:rsidRDefault="004955A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D35B9">
            <w:pPr>
              <w:jc w:val="center"/>
            </w:pPr>
            <w:r w:rsidRPr="00A82664">
              <w:t>05 0 01 00000</w:t>
            </w:r>
          </w:p>
          <w:p w:rsidR="004955AA" w:rsidRPr="00A82664" w:rsidRDefault="004955A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>
              <w:t>4329,5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643A59">
              <w:t>4122,5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2BD6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643A59" w:rsidRDefault="004955AA" w:rsidP="00AE2BD6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643A59" w:rsidRDefault="004955AA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643A59" w:rsidRDefault="004955AA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643A59" w:rsidRDefault="004955AA" w:rsidP="00FE59FE">
            <w:pPr>
              <w:jc w:val="center"/>
            </w:pPr>
            <w:r>
              <w:t>207,0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2BDC">
            <w:pPr>
              <w:jc w:val="center"/>
            </w:pPr>
            <w:r>
              <w:t>55467,0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41182,0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28400,3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21208,9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E2BD6">
            <w:pPr>
              <w:jc w:val="center"/>
            </w:pPr>
            <w:r w:rsidRPr="00BE2B04">
              <w:t>20483,2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0</w:t>
            </w:r>
            <w:r>
              <w:t>00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BE2B04" w:rsidRDefault="004955AA" w:rsidP="00AE2BD6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BE2B04" w:rsidRDefault="004955AA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BE2B04" w:rsidRDefault="004955AA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BE2B04" w:rsidRDefault="004955AA" w:rsidP="00FE59FE">
            <w:pPr>
              <w:jc w:val="center"/>
            </w:pPr>
            <w:r>
              <w:t>680,7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7191,4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4955AA" w:rsidRPr="00A82664" w:rsidTr="0088185F">
        <w:trPr>
          <w:trHeight w:val="33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59FE">
            <w:pPr>
              <w:jc w:val="center"/>
            </w:pPr>
            <w:r w:rsidRPr="0035394C">
              <w:t>6833,8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  <w:r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93F29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93F29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  <w:r w:rsidRPr="008256D8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93F29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3F2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93F29">
            <w:pPr>
              <w:jc w:val="center"/>
            </w:pPr>
            <w:r w:rsidRPr="00ED7851">
              <w:t>22 2 03 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jc w:val="center"/>
            </w:pPr>
            <w:r w:rsidRPr="008256D8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93F29">
            <w:pPr>
              <w:jc w:val="center"/>
            </w:pPr>
            <w:r w:rsidRPr="00AF5A28">
              <w:t>252,5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256D8" w:rsidRDefault="004955AA" w:rsidP="00693F29">
            <w:pPr>
              <w:overflowPunct/>
              <w:autoSpaceDE/>
              <w:adjustRightInd/>
              <w:jc w:val="center"/>
            </w:pPr>
            <w:r w:rsidRPr="008256D8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E371B">
            <w:pPr>
              <w:jc w:val="center"/>
            </w:pPr>
            <w:r w:rsidRPr="00A82664">
              <w:t>12188,4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12682,1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12188,4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E371B">
            <w:pPr>
              <w:jc w:val="center"/>
            </w:pPr>
            <w:r w:rsidRPr="00A82664">
              <w:t>11579,0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11579,0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59FE">
            <w:pPr>
              <w:jc w:val="center"/>
            </w:pPr>
            <w:r w:rsidRPr="00BF6749">
              <w:t>12047,9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11579,0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E371B">
            <w:pPr>
              <w:jc w:val="center"/>
            </w:pPr>
            <w:r w:rsidRPr="00A82664">
              <w:t>609,4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609,4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>
              <w:t>634,2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25A37">
            <w:pPr>
              <w:jc w:val="center"/>
            </w:pPr>
            <w:r w:rsidRPr="00A82664">
              <w:t>609,4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14285,0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>05 0 00 00000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>05 0 01 00000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>05 0 01 72300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>05 0 01 72300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>05 0 01 72300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7940F0" w:rsidRDefault="004955AA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7940F0" w:rsidRDefault="004955AA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797ED2">
              <w:t>2055,0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7940F0" w:rsidRDefault="004955AA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7940F0" w:rsidRDefault="004955AA" w:rsidP="00534450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9731,7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8139,7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E0F61">
            <w:pPr>
              <w:jc w:val="center"/>
            </w:pPr>
            <w:r>
              <w:t>8046,2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r w:rsidRPr="007502F5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941E6B">
            <w:pPr>
              <w:jc w:val="center"/>
            </w:pPr>
            <w:r>
              <w:t>1303,8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41E6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D5F31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D5F31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>
              <w:rPr>
                <w:b/>
              </w:rPr>
              <w:t>10782,0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>
              <w:t>4924,9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4955AA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583,0</w:t>
            </w:r>
          </w:p>
        </w:tc>
      </w:tr>
      <w:tr w:rsidR="004955AA" w:rsidRPr="00A82664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583,0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583,0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>
              <w:t>4342,5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jc w:val="center"/>
            </w:pPr>
            <w:r>
              <w:t>3525,5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jc w:val="center"/>
            </w:pPr>
            <w:r>
              <w:t>811,4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46D6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A413E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7502F5">
            <w:pPr>
              <w:jc w:val="center"/>
            </w:pPr>
            <w:r w:rsidRPr="000B528B">
              <w:t>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4579,2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3362,4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03F95">
            <w:pPr>
              <w:jc w:val="center"/>
            </w:pPr>
            <w:r w:rsidRPr="00A82664">
              <w:t>3362,4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23D3A">
            <w:pPr>
              <w:jc w:val="center"/>
            </w:pPr>
            <w:r w:rsidRPr="00A82664">
              <w:t>2500,0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862,4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17F2B">
            <w:pPr>
              <w:jc w:val="center"/>
            </w:pPr>
            <w:r w:rsidRPr="00A82664">
              <w:t>862,4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451" w:rsidRDefault="004955AA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>
              <w:rPr>
                <w:b/>
              </w:rPr>
              <w:t>118159,4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35088,1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74CED">
            <w:pPr>
              <w:jc w:val="center"/>
            </w:pPr>
            <w:r w:rsidRPr="00462B54"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74CED">
            <w:pPr>
              <w:jc w:val="center"/>
            </w:pPr>
            <w:r w:rsidRPr="00462B54"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74CED">
            <w:pPr>
              <w:jc w:val="center"/>
            </w:pPr>
            <w:r w:rsidRPr="00462B54"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74CED">
            <w:pPr>
              <w:jc w:val="center"/>
            </w:pPr>
            <w:r w:rsidRPr="00462B54"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74CED">
            <w:pPr>
              <w:jc w:val="center"/>
            </w:pPr>
            <w:r w:rsidRPr="00462B54">
              <w:t>1424,5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1367,1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14220,9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14312,0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1611,7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1589,4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874CED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226,7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211,6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211,6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874CED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238,8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31,1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3269E4">
              <w:t>Осуществление 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226,8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211,6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211,6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3269E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235,5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218,5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218,5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17,0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264065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217,3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217,3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11,3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264065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383,6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22,3</w:t>
            </w:r>
          </w:p>
        </w:tc>
      </w:tr>
      <w:tr w:rsidR="004955AA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12705,9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12700,3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12705,9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12700,3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12621,7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12600,3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12311,0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12482,3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E0F61">
            <w:pPr>
              <w:jc w:val="center"/>
            </w:pPr>
            <w:r>
              <w:t>12311,0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12482,3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118,0</w:t>
            </w:r>
          </w:p>
        </w:tc>
      </w:tr>
      <w:tr w:rsidR="004955AA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242,7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118,0</w:t>
            </w:r>
          </w:p>
        </w:tc>
      </w:tr>
      <w:tr w:rsidR="004955AA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</w:tr>
      <w:tr w:rsidR="004955AA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20E40">
            <w:pPr>
              <w:jc w:val="center"/>
            </w:pPr>
            <w:r w:rsidRPr="00A82664">
              <w:t>100,0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85500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7C18BD" w:rsidRDefault="004955AA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35AF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444E1">
            <w:pPr>
              <w:jc w:val="center"/>
            </w:pPr>
            <w:r>
              <w:t>19399,9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B07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725C5E">
              <w:t>341,4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110</w:t>
            </w:r>
          </w:p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549A4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FE3" w:rsidRDefault="004955AA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FE3" w:rsidRDefault="004955AA" w:rsidP="00600594">
            <w:r w:rsidRPr="002B3FE3">
              <w:t>Основное мероприятие "</w:t>
            </w:r>
            <w:r w:rsidRPr="00BE6002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  <w:r w:rsidRPr="002B3FE3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342EC">
            <w:pPr>
              <w:jc w:val="center"/>
            </w:pPr>
            <w:r>
              <w:t>65 0 02 00000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FE3" w:rsidRDefault="004955AA" w:rsidP="00600594">
            <w:r w:rsidRPr="005342EC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>
              <w:t>65 0 02 72810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8372,9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10569,6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790,0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728,5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746,6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728,5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781,9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736,5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781,9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513,9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513,9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268,0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268,0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B0D99">
            <w:pPr>
              <w:jc w:val="center"/>
            </w:pPr>
            <w:r>
              <w:t>6783,9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8997,7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6758,0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8947,7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3678,0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3668,9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3678,0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3668,9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5278,8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>
              <w:t>3060,0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 w:rsidRPr="00A82664">
              <w:t>5278,8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2B14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06B64">
            <w:pPr>
              <w:jc w:val="center"/>
            </w:pPr>
            <w:r>
              <w:t>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06B64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564,8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191,2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0FA0">
            <w:pPr>
              <w:jc w:val="center"/>
            </w:pPr>
            <w:r>
              <w:t>373,6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8C1A2E">
              <w:t>1188,4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1518,6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73543" w:rsidRDefault="004955AA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5752D">
            <w:pPr>
              <w:jc w:val="center"/>
            </w:pPr>
            <w:r>
              <w:t>2798,0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73543" w:rsidRDefault="004955AA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>
              <w:t>2798,0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73543" w:rsidRDefault="004955AA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4177B5" w:rsidRDefault="004955AA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599,5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F17D9" w:rsidRDefault="004955AA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D64E67">
              <w:t>599,5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F17D9" w:rsidRDefault="004955AA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F17D9" w:rsidRDefault="004955AA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D64E67">
              <w:t>599,5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F17D9" w:rsidRDefault="004955AA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D64E67">
              <w:t>599,5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F17D9" w:rsidRDefault="004955AA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D64E67">
              <w:t>599,5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E3A30">
            <w:pPr>
              <w:jc w:val="center"/>
            </w:pPr>
            <w:r w:rsidRPr="005E1B31">
              <w:t>596,9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900,0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600,0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300,0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20250,3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376903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3E06">
            <w:pPr>
              <w:jc w:val="center"/>
            </w:pPr>
            <w:r w:rsidRPr="00A82664">
              <w:t>1,3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pPr>
              <w:rPr>
                <w:iCs/>
              </w:rPr>
            </w:pPr>
            <w:r w:rsidRPr="00376903">
              <w:rPr>
                <w:iCs/>
              </w:rPr>
              <w:t>Проведение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3E06">
            <w:pPr>
              <w:jc w:val="center"/>
            </w:pPr>
            <w:r w:rsidRPr="00A82664">
              <w:t>48,7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</w:tr>
      <w:tr w:rsidR="004955AA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48,7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6DF8">
            <w:pPr>
              <w:jc w:val="center"/>
            </w:pPr>
            <w:r w:rsidRPr="00A82664">
              <w:t>25106,1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4932,5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8A62C3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24B6C">
            <w:pPr>
              <w:jc w:val="center"/>
            </w:pPr>
            <w:r>
              <w:t>10295,6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A62C3" w:rsidRDefault="004955AA" w:rsidP="00E157EB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A62C3" w:rsidRDefault="004955AA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A62C3" w:rsidRDefault="004955AA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3766,3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173842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A62C3" w:rsidRDefault="004955AA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E157EB">
            <w:pPr>
              <w:jc w:val="center"/>
            </w:pPr>
            <w:r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1E3FC5">
              <w:t>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70089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131C13">
            <w:pPr>
              <w:jc w:val="center"/>
            </w:pPr>
            <w:r>
              <w:t>47068,8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131C13">
            <w:pPr>
              <w:jc w:val="center"/>
            </w:pPr>
            <w:r>
              <w:t>38437,7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4B7E93">
            <w:r w:rsidRPr="00FA02F6">
              <w:t>Cофинансирование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2F6" w:rsidRDefault="004955AA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4B7E93">
            <w:r>
              <w:t>Cофинанс</w:t>
            </w:r>
            <w:r w:rsidRPr="00CF641C">
              <w:t xml:space="preserve">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>счет средств Пенсионного фонда Р</w:t>
            </w:r>
            <w:r w:rsidRPr="00CF641C">
              <w:t>осийской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2126F" w:rsidRDefault="004955AA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E157EB">
            <w:pPr>
              <w:jc w:val="center"/>
            </w:pPr>
            <w:r w:rsidRPr="00A82664">
              <w:t>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500,0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250006">
            <w:pPr>
              <w:jc w:val="center"/>
            </w:pPr>
            <w:r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600594">
            <w:pPr>
              <w:jc w:val="both"/>
            </w:pPr>
            <w:r w:rsidRPr="00CF641C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185500">
            <w:pPr>
              <w:jc w:val="center"/>
            </w:pPr>
            <w:r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600594">
            <w:pPr>
              <w:jc w:val="both"/>
            </w:pPr>
            <w:r w:rsidRPr="00CF641C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7F7A73" w:rsidRDefault="004955AA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A84AC5">
            <w:pPr>
              <w:jc w:val="center"/>
            </w:pPr>
            <w:r w:rsidRPr="00C41082">
              <w:t>1096,4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F641C" w:rsidRDefault="004955AA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147D5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200,0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4458,5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85500">
            <w:pPr>
              <w:jc w:val="center"/>
            </w:pPr>
            <w:r w:rsidRPr="00A82664">
              <w:t>1620,0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2439,8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2628,4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571633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571633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57163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-</w:t>
            </w:r>
          </w:p>
        </w:tc>
      </w:tr>
      <w:tr w:rsidR="004955AA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1814,0</w:t>
            </w:r>
          </w:p>
        </w:tc>
      </w:tr>
      <w:tr w:rsidR="004955AA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1814,0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45A02">
            <w:r w:rsidRPr="00FF2C68">
              <w:t>Осуществление органами местного самоуправления государственных полномочий 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1814,0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1782,0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1782,0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613E2B"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 w:rsidRPr="00613E2B"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14,4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>
              <w:t>570,0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800,0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>
              <w:t>533,5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5050">
            <w:pPr>
              <w:jc w:val="both"/>
            </w:pPr>
            <w:r w:rsidRPr="00B86AC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B86AC4">
            <w:pPr>
              <w:jc w:val="center"/>
            </w:pPr>
            <w:r w:rsidRPr="00DE1154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61,9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</w:pPr>
            <w: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4B7E93">
            <w:pPr>
              <w:rPr>
                <w:b/>
                <w:bCs/>
              </w:rPr>
            </w:pPr>
            <w:r w:rsidRPr="005E4E5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282677,4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275547,0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278731,8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76780,4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79979,2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2430F">
            <w:pPr>
              <w:jc w:val="center"/>
              <w:rPr>
                <w:bCs/>
              </w:rPr>
            </w:pPr>
            <w:r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  <w:rPr>
                <w:bCs/>
              </w:rPr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9313E">
            <w:pPr>
              <w:jc w:val="center"/>
            </w:pPr>
            <w:r>
              <w:rPr>
                <w:bCs/>
              </w:rPr>
              <w:t>519,2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71511,5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79979,2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71511,5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79979,2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29763,8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25275,2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2430F">
            <w:pPr>
              <w:jc w:val="center"/>
            </w:pPr>
            <w:r w:rsidRPr="00CA2AFB">
              <w:rPr>
                <w:bCs/>
              </w:rPr>
              <w:t>29763,8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25275,2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2430F">
            <w:pPr>
              <w:jc w:val="center"/>
            </w:pPr>
            <w:r w:rsidRPr="00CA2AFB">
              <w:rPr>
                <w:bCs/>
              </w:rPr>
              <w:t>29763,8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</w:pPr>
            <w:r w:rsidRPr="00A82664">
              <w:t>25275,2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62430F">
            <w:pPr>
              <w:jc w:val="center"/>
            </w:pPr>
            <w:r w:rsidRPr="00CA2AFB">
              <w:rPr>
                <w:bCs/>
              </w:rPr>
              <w:t>29763,8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25275,2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41331,2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54704,0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62430F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C33CE">
            <w:pPr>
              <w:jc w:val="center"/>
              <w:rPr>
                <w:bCs/>
              </w:rPr>
            </w:pPr>
            <w:r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C33CE">
            <w:pPr>
              <w:jc w:val="center"/>
            </w:pPr>
            <w:r w:rsidRPr="006C1EE2">
              <w:rPr>
                <w:bCs/>
              </w:rPr>
              <w:t>40495,7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</w:pPr>
            <w:r>
              <w:rPr>
                <w:bCs/>
              </w:rPr>
              <w:t>835,5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188417,2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B07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C776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>
              <w:rPr>
                <w:bCs/>
              </w:rPr>
              <w:t>188169,4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188169,4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>
              <w:rPr>
                <w:bCs/>
              </w:rPr>
              <w:t>25848,7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1207">
            <w:pPr>
              <w:jc w:val="center"/>
            </w:pPr>
            <w:r w:rsidRPr="00D76CE7">
              <w:rPr>
                <w:bCs/>
              </w:rPr>
              <w:t>25848,7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1207">
            <w:pPr>
              <w:jc w:val="center"/>
            </w:pPr>
            <w:r w:rsidRPr="00D76CE7">
              <w:rPr>
                <w:bCs/>
              </w:rPr>
              <w:t>25848,7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25848,7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156006,4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164035,6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2B120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152800,0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911CBE">
            <w:pPr>
              <w:jc w:val="center"/>
            </w:pPr>
            <w:r w:rsidRPr="00CE23AF">
              <w:rPr>
                <w:bCs/>
              </w:rPr>
              <w:t>3138,0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2801,8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DD0A14" w:rsidRDefault="004955AA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4177B5" w:rsidRDefault="004955AA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F95BB5">
            <w:pPr>
              <w:jc w:val="center"/>
              <w:rPr>
                <w:bCs/>
              </w:rPr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07F3E" w:rsidRDefault="004955AA" w:rsidP="00F95BB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1209,7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4177B5" w:rsidRDefault="004955AA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4177B5" w:rsidRDefault="004955AA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1548,9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07F3E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375FF">
            <w:pPr>
              <w:jc w:val="center"/>
            </w:pPr>
            <w:r w:rsidRPr="00D04830"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375FF">
            <w:pPr>
              <w:jc w:val="center"/>
            </w:pPr>
            <w:r w:rsidRPr="00D04830"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375FF">
            <w:pPr>
              <w:jc w:val="center"/>
            </w:pPr>
            <w:r w:rsidRPr="00D04830"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375FF">
            <w:pPr>
              <w:jc w:val="center"/>
            </w:pPr>
            <w:r w:rsidRPr="00D04830"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5E4E56">
            <w:pPr>
              <w:jc w:val="center"/>
            </w:pPr>
            <w:r>
              <w:rPr>
                <w:bCs/>
              </w:rPr>
              <w:t>1074,7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1102,1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5E4E56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368,4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242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368,4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406,8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242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242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2B3242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642,7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10904,7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FA04F0">
            <w:pPr>
              <w:jc w:val="center"/>
            </w:pPr>
            <w:r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B3242">
            <w:pPr>
              <w:jc w:val="center"/>
            </w:pPr>
            <w:r>
              <w:rPr>
                <w:bCs/>
              </w:rPr>
              <w:t>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4955AA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1320,2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1557FC" w:rsidRDefault="004955AA" w:rsidP="002E4B11">
            <w:pPr>
              <w:jc w:val="center"/>
            </w:pPr>
            <w:r w:rsidRPr="001557FC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1557FC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1557FC" w:rsidRDefault="004955AA" w:rsidP="002E4B11">
            <w:pPr>
              <w:jc w:val="center"/>
              <w:rPr>
                <w:bCs/>
              </w:rPr>
            </w:pPr>
            <w:r w:rsidRPr="001557FC">
              <w:rPr>
                <w:bCs/>
              </w:rPr>
              <w:t>1320,2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1217,8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16081D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16081D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6075,2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4581,2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3926,1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4579,0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3926,1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FA04F0" w:rsidRDefault="004955AA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1253,8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1253,8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FE59FE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2948,8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</w:pPr>
            <w:r>
              <w:t>2941,9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2633,3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839,0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839,0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A207B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3945,6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5AA" w:rsidRPr="00A82664" w:rsidRDefault="004955AA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76417C">
              <w:rPr>
                <w:bCs/>
              </w:rPr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76417C">
              <w:rPr>
                <w:bCs/>
              </w:rPr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76417C">
              <w:rPr>
                <w:bCs/>
              </w:rPr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76417C">
              <w:rPr>
                <w:bCs/>
              </w:rPr>
              <w:t>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2E4B11">
            <w:pPr>
              <w:jc w:val="center"/>
            </w:pPr>
            <w:r>
              <w:t>7312,2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513,4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4955AA" w:rsidRPr="00A82664" w:rsidRDefault="004955A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51,3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8918FA" w:rsidRDefault="004955AA" w:rsidP="002E4B11">
            <w:pPr>
              <w:jc w:val="center"/>
            </w:pPr>
            <w:r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5C5AF6">
              <w:t>6798,8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8918FA">
            <w:pPr>
              <w:jc w:val="center"/>
            </w:pPr>
            <w:r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C21EC5">
              <w:t>6698,8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5E4E56">
            <w:pPr>
              <w:jc w:val="center"/>
            </w:pPr>
            <w:r w:rsidRPr="00A82664"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2027B0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697,0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55,0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Default="004955AA" w:rsidP="00230306">
            <w:pPr>
              <w:jc w:val="center"/>
            </w:pPr>
            <w:r w:rsidRPr="00FE0D64">
              <w:rPr>
                <w:bCs/>
              </w:rPr>
              <w:t>528,9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461,3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3404C" w:rsidRDefault="004955AA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93404C" w:rsidRDefault="004955AA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4955AA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4955AA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479454,9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A82664" w:rsidRDefault="004955A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955AA" w:rsidRPr="00CB4D1A" w:rsidRDefault="004955A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p w:rsidR="004955AA" w:rsidRDefault="004955AA"/>
    <w:sectPr w:rsidR="004955AA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28B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3C5C"/>
    <w:rsid w:val="00145DE4"/>
    <w:rsid w:val="00147007"/>
    <w:rsid w:val="00152495"/>
    <w:rsid w:val="001557FC"/>
    <w:rsid w:val="001571F6"/>
    <w:rsid w:val="0016081D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E3FC5"/>
    <w:rsid w:val="001F2B49"/>
    <w:rsid w:val="001F55AF"/>
    <w:rsid w:val="0020149B"/>
    <w:rsid w:val="002027B0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0306"/>
    <w:rsid w:val="00244916"/>
    <w:rsid w:val="00246D6E"/>
    <w:rsid w:val="00250006"/>
    <w:rsid w:val="00263CA6"/>
    <w:rsid w:val="00263DAD"/>
    <w:rsid w:val="00263FDC"/>
    <w:rsid w:val="00264065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207"/>
    <w:rsid w:val="002B14E2"/>
    <w:rsid w:val="002B3242"/>
    <w:rsid w:val="002B3FE3"/>
    <w:rsid w:val="002B42F7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0C2D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269E4"/>
    <w:rsid w:val="00330233"/>
    <w:rsid w:val="003307FC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94C"/>
    <w:rsid w:val="00357847"/>
    <w:rsid w:val="00360469"/>
    <w:rsid w:val="00361049"/>
    <w:rsid w:val="003617AD"/>
    <w:rsid w:val="00366925"/>
    <w:rsid w:val="0036798B"/>
    <w:rsid w:val="003737BD"/>
    <w:rsid w:val="00376903"/>
    <w:rsid w:val="0038542E"/>
    <w:rsid w:val="00386443"/>
    <w:rsid w:val="0039300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2E0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27373"/>
    <w:rsid w:val="0043216E"/>
    <w:rsid w:val="00432815"/>
    <w:rsid w:val="00433EEB"/>
    <w:rsid w:val="0043730B"/>
    <w:rsid w:val="004436FB"/>
    <w:rsid w:val="00443B40"/>
    <w:rsid w:val="00446778"/>
    <w:rsid w:val="00446CBC"/>
    <w:rsid w:val="00447220"/>
    <w:rsid w:val="00452609"/>
    <w:rsid w:val="004549E8"/>
    <w:rsid w:val="00461DDA"/>
    <w:rsid w:val="00462B54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55AA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2EC"/>
    <w:rsid w:val="00534450"/>
    <w:rsid w:val="0053451E"/>
    <w:rsid w:val="005375FF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36C0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33CE"/>
    <w:rsid w:val="005C5AF6"/>
    <w:rsid w:val="005C5F6C"/>
    <w:rsid w:val="005D15C7"/>
    <w:rsid w:val="005D55EA"/>
    <w:rsid w:val="005D572C"/>
    <w:rsid w:val="005E0E7C"/>
    <w:rsid w:val="005E1B31"/>
    <w:rsid w:val="005E4451"/>
    <w:rsid w:val="005E4B07"/>
    <w:rsid w:val="005E4E56"/>
    <w:rsid w:val="005E7BBD"/>
    <w:rsid w:val="005F0CC3"/>
    <w:rsid w:val="005F1439"/>
    <w:rsid w:val="005F4893"/>
    <w:rsid w:val="00600594"/>
    <w:rsid w:val="00601DD4"/>
    <w:rsid w:val="00602B14"/>
    <w:rsid w:val="00610E64"/>
    <w:rsid w:val="00611340"/>
    <w:rsid w:val="006133F7"/>
    <w:rsid w:val="00613E2B"/>
    <w:rsid w:val="00616B56"/>
    <w:rsid w:val="0062430F"/>
    <w:rsid w:val="00624A7F"/>
    <w:rsid w:val="00626E7B"/>
    <w:rsid w:val="00632AAE"/>
    <w:rsid w:val="0064298F"/>
    <w:rsid w:val="00643A59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6715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3F29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B62E6"/>
    <w:rsid w:val="006C011A"/>
    <w:rsid w:val="006C1648"/>
    <w:rsid w:val="006C1EE2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772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5C5E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02F5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417C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97ED2"/>
    <w:rsid w:val="007A0AB5"/>
    <w:rsid w:val="007B06C8"/>
    <w:rsid w:val="007B0BD3"/>
    <w:rsid w:val="007B0E5D"/>
    <w:rsid w:val="007B2620"/>
    <w:rsid w:val="007B2C2A"/>
    <w:rsid w:val="007B356D"/>
    <w:rsid w:val="007B64E6"/>
    <w:rsid w:val="007C11DE"/>
    <w:rsid w:val="007C1226"/>
    <w:rsid w:val="007C1826"/>
    <w:rsid w:val="007C18BD"/>
    <w:rsid w:val="007C1B07"/>
    <w:rsid w:val="007C24F5"/>
    <w:rsid w:val="007D004D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A99"/>
    <w:rsid w:val="00823DCF"/>
    <w:rsid w:val="008256D8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4CED"/>
    <w:rsid w:val="00876E1A"/>
    <w:rsid w:val="00877898"/>
    <w:rsid w:val="00880707"/>
    <w:rsid w:val="0088185F"/>
    <w:rsid w:val="00883093"/>
    <w:rsid w:val="00885439"/>
    <w:rsid w:val="0088627C"/>
    <w:rsid w:val="00886A37"/>
    <w:rsid w:val="0088705E"/>
    <w:rsid w:val="0089098F"/>
    <w:rsid w:val="008918FA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1A2E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94D"/>
    <w:rsid w:val="00907F3E"/>
    <w:rsid w:val="00910F9B"/>
    <w:rsid w:val="00911CB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1E6B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3E0"/>
    <w:rsid w:val="00A439F0"/>
    <w:rsid w:val="00A456C4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AC5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29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5F31"/>
    <w:rsid w:val="00AD632B"/>
    <w:rsid w:val="00AE0CB7"/>
    <w:rsid w:val="00AE108B"/>
    <w:rsid w:val="00AE1349"/>
    <w:rsid w:val="00AE1E76"/>
    <w:rsid w:val="00AE28B4"/>
    <w:rsid w:val="00AE2BD6"/>
    <w:rsid w:val="00AE48E9"/>
    <w:rsid w:val="00AE5538"/>
    <w:rsid w:val="00AE5832"/>
    <w:rsid w:val="00AE60C6"/>
    <w:rsid w:val="00AE62B3"/>
    <w:rsid w:val="00AF14EC"/>
    <w:rsid w:val="00AF16B6"/>
    <w:rsid w:val="00AF226E"/>
    <w:rsid w:val="00AF2778"/>
    <w:rsid w:val="00AF2F72"/>
    <w:rsid w:val="00AF3D2E"/>
    <w:rsid w:val="00AF59B9"/>
    <w:rsid w:val="00AF5A28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91"/>
    <w:rsid w:val="00B659CD"/>
    <w:rsid w:val="00B71169"/>
    <w:rsid w:val="00B7361E"/>
    <w:rsid w:val="00B745DA"/>
    <w:rsid w:val="00B75963"/>
    <w:rsid w:val="00B801E4"/>
    <w:rsid w:val="00B81435"/>
    <w:rsid w:val="00B82178"/>
    <w:rsid w:val="00B82464"/>
    <w:rsid w:val="00B837D1"/>
    <w:rsid w:val="00B83DC2"/>
    <w:rsid w:val="00B85C0E"/>
    <w:rsid w:val="00B86577"/>
    <w:rsid w:val="00B86AC4"/>
    <w:rsid w:val="00B875EF"/>
    <w:rsid w:val="00B931F0"/>
    <w:rsid w:val="00B932DC"/>
    <w:rsid w:val="00B95F6B"/>
    <w:rsid w:val="00BA18E9"/>
    <w:rsid w:val="00BA21E9"/>
    <w:rsid w:val="00BA364F"/>
    <w:rsid w:val="00BA41BE"/>
    <w:rsid w:val="00BA4A55"/>
    <w:rsid w:val="00BB0A1A"/>
    <w:rsid w:val="00BB0D99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2B04"/>
    <w:rsid w:val="00BE3B6F"/>
    <w:rsid w:val="00BE52E6"/>
    <w:rsid w:val="00BE6002"/>
    <w:rsid w:val="00BE6CDE"/>
    <w:rsid w:val="00BF6576"/>
    <w:rsid w:val="00BF6749"/>
    <w:rsid w:val="00C00CF9"/>
    <w:rsid w:val="00C034F6"/>
    <w:rsid w:val="00C03F95"/>
    <w:rsid w:val="00C06998"/>
    <w:rsid w:val="00C06AA9"/>
    <w:rsid w:val="00C212BD"/>
    <w:rsid w:val="00C21EC5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1082"/>
    <w:rsid w:val="00C45A02"/>
    <w:rsid w:val="00C45B87"/>
    <w:rsid w:val="00C45C16"/>
    <w:rsid w:val="00C46D7E"/>
    <w:rsid w:val="00C47DA5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3CB"/>
    <w:rsid w:val="00CA255F"/>
    <w:rsid w:val="00CA2AFB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23AF"/>
    <w:rsid w:val="00CE60B8"/>
    <w:rsid w:val="00CE68FD"/>
    <w:rsid w:val="00CF35A0"/>
    <w:rsid w:val="00CF423C"/>
    <w:rsid w:val="00CF641C"/>
    <w:rsid w:val="00CF78D8"/>
    <w:rsid w:val="00D01A7B"/>
    <w:rsid w:val="00D04830"/>
    <w:rsid w:val="00D068BA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64E67"/>
    <w:rsid w:val="00D7065A"/>
    <w:rsid w:val="00D73423"/>
    <w:rsid w:val="00D73E98"/>
    <w:rsid w:val="00D74BFD"/>
    <w:rsid w:val="00D76CE7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C3F86"/>
    <w:rsid w:val="00DD0827"/>
    <w:rsid w:val="00DD0A14"/>
    <w:rsid w:val="00DD1B53"/>
    <w:rsid w:val="00DD31A0"/>
    <w:rsid w:val="00DD35B9"/>
    <w:rsid w:val="00DE02EE"/>
    <w:rsid w:val="00DE1154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06FD"/>
    <w:rsid w:val="00E77A3C"/>
    <w:rsid w:val="00E80A97"/>
    <w:rsid w:val="00E81FD3"/>
    <w:rsid w:val="00E8324A"/>
    <w:rsid w:val="00E838B2"/>
    <w:rsid w:val="00E83B6E"/>
    <w:rsid w:val="00E84649"/>
    <w:rsid w:val="00E847F0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851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39E7"/>
    <w:rsid w:val="00F24B6C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03F"/>
    <w:rsid w:val="00F927CE"/>
    <w:rsid w:val="00F92BF6"/>
    <w:rsid w:val="00F93B62"/>
    <w:rsid w:val="00F95BB5"/>
    <w:rsid w:val="00F972C8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0B41"/>
    <w:rsid w:val="00FE0D64"/>
    <w:rsid w:val="00FE20D5"/>
    <w:rsid w:val="00FE3A30"/>
    <w:rsid w:val="00FE59FE"/>
    <w:rsid w:val="00FF1681"/>
    <w:rsid w:val="00FF1C41"/>
    <w:rsid w:val="00FF2C68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6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8658</TotalTime>
  <Pages>39</Pages>
  <Words>14509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283</cp:revision>
  <cp:lastPrinted>2019-12-26T04:50:00Z</cp:lastPrinted>
  <dcterms:created xsi:type="dcterms:W3CDTF">2017-11-02T11:45:00Z</dcterms:created>
  <dcterms:modified xsi:type="dcterms:W3CDTF">2020-01-15T06:04:00Z</dcterms:modified>
</cp:coreProperties>
</file>